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70" w:rsidRDefault="00512C70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512C70" w:rsidRPr="00237778" w:rsidRDefault="00512C70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512C70" w:rsidRPr="00237778" w:rsidRDefault="00512C70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512C70" w:rsidRPr="004B444B" w:rsidRDefault="00512C70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512C70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512C70" w:rsidRPr="004B444B" w:rsidRDefault="00512C70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512C70" w:rsidRDefault="00512C70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512C70" w:rsidRPr="00E61551" w:rsidRDefault="00512C70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512C70" w:rsidRPr="0060755A" w:rsidRDefault="00512C70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60755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60755A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32"/>
          <w:szCs w:val="32"/>
        </w:rPr>
        <w:t>Dostawa oleju opałowego</w:t>
      </w:r>
      <w:r w:rsidRPr="0060755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60755A">
        <w:rPr>
          <w:i/>
          <w:color w:val="auto"/>
          <w:sz w:val="28"/>
          <w:szCs w:val="28"/>
          <w:lang w:eastAsia="pl-PL"/>
        </w:rPr>
        <w:t>,</w:t>
      </w:r>
      <w:r w:rsidRPr="0060755A">
        <w:rPr>
          <w:i/>
          <w:color w:val="auto"/>
          <w:lang w:eastAsia="pl-PL"/>
        </w:rPr>
        <w:t xml:space="preserve"> </w:t>
      </w:r>
    </w:p>
    <w:p w:rsidR="00512C70" w:rsidRPr="00275863" w:rsidRDefault="00512C70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512C70" w:rsidRPr="00237778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512C70" w:rsidRPr="00237778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512C70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512C70" w:rsidRPr="00237778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512C70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512C70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512C70" w:rsidRPr="00237778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512C70" w:rsidRPr="00237778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12C70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512C70" w:rsidRPr="00237778" w:rsidRDefault="00512C7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512C70" w:rsidRPr="008D42BC" w:rsidRDefault="00512C70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12C70" w:rsidRPr="008D42BC" w:rsidRDefault="00512C70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512C70" w:rsidRPr="002E4FFE" w:rsidRDefault="00512C70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512C70" w:rsidRPr="00237778" w:rsidRDefault="00512C70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512C70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70" w:rsidRDefault="00512C7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512C70" w:rsidRDefault="00512C7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70" w:rsidRDefault="00512C7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512C70" w:rsidRDefault="00512C7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70" w:rsidRPr="00237778" w:rsidRDefault="00512C70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FS.271.19.2022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4D6A"/>
    <w:rsid w:val="00024238"/>
    <w:rsid w:val="00035EEB"/>
    <w:rsid w:val="000412AE"/>
    <w:rsid w:val="00043AA7"/>
    <w:rsid w:val="00051374"/>
    <w:rsid w:val="000717A6"/>
    <w:rsid w:val="000814B1"/>
    <w:rsid w:val="000837AD"/>
    <w:rsid w:val="00097E55"/>
    <w:rsid w:val="000B4B39"/>
    <w:rsid w:val="000C4FA2"/>
    <w:rsid w:val="000C5B3F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56DA6"/>
    <w:rsid w:val="00267068"/>
    <w:rsid w:val="00275863"/>
    <w:rsid w:val="002E4FFE"/>
    <w:rsid w:val="003235FF"/>
    <w:rsid w:val="003463E2"/>
    <w:rsid w:val="003804A4"/>
    <w:rsid w:val="003B7CB8"/>
    <w:rsid w:val="003E49F3"/>
    <w:rsid w:val="003F71B6"/>
    <w:rsid w:val="003F76F3"/>
    <w:rsid w:val="004068F5"/>
    <w:rsid w:val="004174AF"/>
    <w:rsid w:val="00424EDE"/>
    <w:rsid w:val="00441799"/>
    <w:rsid w:val="00450389"/>
    <w:rsid w:val="004634D9"/>
    <w:rsid w:val="00466707"/>
    <w:rsid w:val="00490207"/>
    <w:rsid w:val="004907FB"/>
    <w:rsid w:val="004925E9"/>
    <w:rsid w:val="004B444B"/>
    <w:rsid w:val="004D643A"/>
    <w:rsid w:val="004E32E9"/>
    <w:rsid w:val="00512100"/>
    <w:rsid w:val="00512C70"/>
    <w:rsid w:val="00536957"/>
    <w:rsid w:val="005462DA"/>
    <w:rsid w:val="005670FC"/>
    <w:rsid w:val="005842C5"/>
    <w:rsid w:val="005B26CE"/>
    <w:rsid w:val="005B2AEE"/>
    <w:rsid w:val="005B3600"/>
    <w:rsid w:val="005D1B38"/>
    <w:rsid w:val="005F015E"/>
    <w:rsid w:val="005F2313"/>
    <w:rsid w:val="006033E5"/>
    <w:rsid w:val="0060755A"/>
    <w:rsid w:val="00616D96"/>
    <w:rsid w:val="00681A87"/>
    <w:rsid w:val="00696AF6"/>
    <w:rsid w:val="006A0AA4"/>
    <w:rsid w:val="006B5CAA"/>
    <w:rsid w:val="006C5200"/>
    <w:rsid w:val="006C6443"/>
    <w:rsid w:val="00717A9D"/>
    <w:rsid w:val="00730FBB"/>
    <w:rsid w:val="00733565"/>
    <w:rsid w:val="007515DA"/>
    <w:rsid w:val="00752018"/>
    <w:rsid w:val="00763E00"/>
    <w:rsid w:val="007714C0"/>
    <w:rsid w:val="00785FBE"/>
    <w:rsid w:val="007A6AEB"/>
    <w:rsid w:val="007A7A5A"/>
    <w:rsid w:val="007C184A"/>
    <w:rsid w:val="007D0020"/>
    <w:rsid w:val="007E2EA2"/>
    <w:rsid w:val="007F057E"/>
    <w:rsid w:val="00817F8E"/>
    <w:rsid w:val="00820C2C"/>
    <w:rsid w:val="008304DC"/>
    <w:rsid w:val="008554A8"/>
    <w:rsid w:val="0086602B"/>
    <w:rsid w:val="00891F63"/>
    <w:rsid w:val="008B6645"/>
    <w:rsid w:val="008D36D8"/>
    <w:rsid w:val="008D42BC"/>
    <w:rsid w:val="009156EB"/>
    <w:rsid w:val="0092018D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A791E"/>
    <w:rsid w:val="00BE67AD"/>
    <w:rsid w:val="00C32C36"/>
    <w:rsid w:val="00C555CE"/>
    <w:rsid w:val="00C55DF0"/>
    <w:rsid w:val="00C72A5B"/>
    <w:rsid w:val="00C96EA7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E5FE5"/>
    <w:rsid w:val="00DE6BBB"/>
    <w:rsid w:val="00DF3459"/>
    <w:rsid w:val="00E37314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15A9B"/>
    <w:rsid w:val="00F23142"/>
    <w:rsid w:val="00F265D0"/>
    <w:rsid w:val="00F37EC7"/>
    <w:rsid w:val="00F620EF"/>
    <w:rsid w:val="00F727A3"/>
    <w:rsid w:val="00F74CB5"/>
    <w:rsid w:val="00F762BD"/>
    <w:rsid w:val="00FB7B8C"/>
    <w:rsid w:val="00FC1CF1"/>
    <w:rsid w:val="00FE1FA9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15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150</Words>
  <Characters>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31</cp:revision>
  <dcterms:created xsi:type="dcterms:W3CDTF">2021-04-20T12:41:00Z</dcterms:created>
  <dcterms:modified xsi:type="dcterms:W3CDTF">2022-12-20T12:55:00Z</dcterms:modified>
</cp:coreProperties>
</file>